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955" w:rsidRPr="00183368" w:rsidRDefault="00E47955" w:rsidP="0018336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853914">
        <w:rPr>
          <w:rFonts w:ascii="Times New Roman" w:hAnsi="Times New Roman"/>
          <w:bCs/>
          <w:sz w:val="24"/>
          <w:szCs w:val="24"/>
          <w:lang w:eastAsia="ru-RU"/>
        </w:rPr>
        <w:t>Перечень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83368">
        <w:rPr>
          <w:rFonts w:ascii="Times New Roman" w:hAnsi="Times New Roman"/>
          <w:bCs/>
          <w:sz w:val="24"/>
          <w:szCs w:val="24"/>
          <w:lang w:eastAsia="ru-RU"/>
        </w:rPr>
        <w:t>нормативных правовых актов, регулирующих осуществление</w:t>
      </w:r>
    </w:p>
    <w:p w:rsidR="00E47955" w:rsidRPr="00183368" w:rsidRDefault="00E47955" w:rsidP="00183368">
      <w:pPr>
        <w:pStyle w:val="a"/>
        <w:jc w:val="center"/>
        <w:rPr>
          <w:bCs/>
          <w:color w:val="000000"/>
          <w:sz w:val="24"/>
          <w:szCs w:val="24"/>
        </w:rPr>
      </w:pPr>
      <w:r w:rsidRPr="00183368">
        <w:rPr>
          <w:bCs/>
          <w:sz w:val="24"/>
          <w:szCs w:val="24"/>
        </w:rPr>
        <w:t xml:space="preserve">муниципального контроля </w:t>
      </w:r>
      <w:r w:rsidRPr="00183368">
        <w:rPr>
          <w:bCs/>
          <w:color w:val="000000"/>
          <w:sz w:val="24"/>
          <w:szCs w:val="24"/>
        </w:rPr>
        <w:t>в сфере  благоустройства на территории</w:t>
      </w:r>
    </w:p>
    <w:p w:rsidR="00E47955" w:rsidRPr="00183368" w:rsidRDefault="00E47955" w:rsidP="00183368">
      <w:pPr>
        <w:pStyle w:val="a"/>
        <w:jc w:val="center"/>
      </w:pPr>
      <w:r w:rsidRPr="00183368">
        <w:t>Тогульского    сельсовета Тогульского района Алтайского края</w:t>
      </w:r>
    </w:p>
    <w:p w:rsidR="00E47955" w:rsidRDefault="00E47955" w:rsidP="001833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7955" w:rsidRPr="00183368" w:rsidRDefault="00E47955" w:rsidP="00183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1. </w:t>
      </w:r>
      <w:hyperlink r:id="rId5" w:tooltip="Федеральный закон от 31 июля 2020 г. № 248-ФЗ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 xml:space="preserve">Федеральный закон от 31 июля 2020 г. № 248-ФЗ «О государственном контроле </w:t>
        </w:r>
        <w:r>
          <w:rPr>
            <w:rFonts w:ascii="Times New Roman" w:hAnsi="Times New Roman"/>
            <w:sz w:val="24"/>
            <w:szCs w:val="24"/>
            <w:lang w:eastAsia="ru-RU"/>
          </w:rPr>
          <w:t xml:space="preserve">  </w:t>
        </w:r>
        <w:r w:rsidRPr="00183368">
          <w:rPr>
            <w:rFonts w:ascii="Times New Roman" w:hAnsi="Times New Roman"/>
            <w:sz w:val="24"/>
            <w:szCs w:val="24"/>
            <w:lang w:eastAsia="ru-RU"/>
          </w:rPr>
          <w:t>(надзоре) и муниципальном контроле в Российской Федерации»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hyperlink r:id="rId6" w:tooltip="Федеральный закон от 11.06.2021 N 170-ФЗ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>Федеральный закон от 11.06.2021 N 170-ФЗ «О внесении изменений в отдельные законодательные акты Российской Федерации в связи с принятием Федерального закона "О государственном контроле (надзоре) и муниципальном контроле в Российской Федерации»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hyperlink r:id="rId7" w:tooltip="Постановление Правительства РФ от 7 декабря 2020 г. № 2041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>Постановление Правительства РФ от 7 декабря 2020 г. № 2041 «Об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hyperlink r:id="rId8" w:tooltip="Постановление Правительства РФ от 30 декабря2020 № 2383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>Постановление Правительства РФ от 30 декабря2020 № 2383 «О внесении изменений в постановление Правительства Российской Федерации от 21 апреля 2018 г. № 482»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hyperlink r:id="rId9" w:tooltip="Постановление Правительства РФ от 29 декабря 2020 г. № 2328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>Постановление Правительства РФ от 29 декабря 2020 г. № 2328 «О порядке аттестации экспертов, привлекаемых к осуществлению экспертизы в целях государственного контроля (надзора), муниципального контроля»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tooltip="Постановление Правительства РФ от 31 декабря 2020 г. № 2428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>Постановление Правительства РФ от 31 декабря 2020 г. № 2428 «О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hyperlink r:id="rId11" w:tooltip="Постановление Правительства РФ от 6 марта 2021 г. № 338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>Постановление Правительства РФ от 6 марта 2021 г. № 338 «О межведомственном информационном взаимодействии в рамках осуществления государственного контроля (надзора), муниципального контроля»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hyperlink r:id="rId12" w:tooltip="Постановление Правительства РФ от 2 апреля 2021 г. № 528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>Постановление Правительства РФ от 2 апреля 2021 г. № 528 «О внесении изменений в некоторые акты Правительства Российской Федерации в части создания, эксплуатации и развития единого реестра видов федерального государственного контроля (надзора), регионального государственного контроля (надзора), муниципального контроля»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hyperlink r:id="rId13" w:tooltip="Постановление Правительства РФ от 16 апреля 2021 г. № 604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>Постановление Правительства РФ от 16 апреля 2021 г.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№ 415»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hyperlink r:id="rId14" w:tooltip="Приказ Министерства экономического развития Российской Федерации от 31.03.2021 № 151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>Приказ Министерства экономического развития Российской Федерации от 31.03.2021 № 151 «О типовых формах документов, используемых контрольным (надзорным) органом»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hyperlink r:id="rId15" w:tooltip="Постановление Правительства Российской Федерации от 10.03.2022 № 336 " w:history="1">
        <w:r w:rsidRPr="00183368">
          <w:rPr>
            <w:rFonts w:ascii="Times New Roman" w:hAnsi="Times New Roman"/>
            <w:sz w:val="24"/>
            <w:szCs w:val="24"/>
            <w:lang w:eastAsia="ru-RU"/>
          </w:rPr>
          <w:t>Постановление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</w:t>
        </w:r>
      </w:hyperlink>
    </w:p>
    <w:p w:rsidR="00E47955" w:rsidRPr="00183368" w:rsidRDefault="00E47955" w:rsidP="001833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11.</w:t>
      </w:r>
      <w:hyperlink r:id="rId16" w:tooltip="Постановление Правительства Российской Федерации от 30.04.2022 № 786 " w:history="1">
        <w:r>
          <w:rPr>
            <w:rFonts w:ascii="Times New Roman" w:hAnsi="Times New Roman"/>
            <w:sz w:val="24"/>
            <w:szCs w:val="24"/>
          </w:rPr>
          <w:t xml:space="preserve"> </w:t>
        </w:r>
        <w:r w:rsidRPr="00183368">
          <w:rPr>
            <w:rFonts w:ascii="Times New Roman" w:hAnsi="Times New Roman"/>
            <w:sz w:val="24"/>
            <w:szCs w:val="24"/>
            <w:lang w:eastAsia="ru-RU"/>
          </w:rPr>
          <w:t>Постановление Правительства Российской Федерации от 30.04.2022 № 786 «О внесении изменений в некоторые акты Правительства Российской Федерации и признании утратившим силу отдельного положения акта Правительства Российской Федерации»</w:t>
        </w:r>
      </w:hyperlink>
    </w:p>
    <w:p w:rsidR="00E47955" w:rsidRPr="00183368" w:rsidRDefault="00E47955" w:rsidP="00183368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47955" w:rsidRPr="00183368" w:rsidSect="00183368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32B6"/>
    <w:multiLevelType w:val="multilevel"/>
    <w:tmpl w:val="64187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2"/>
    <w:rsid w:val="000211D4"/>
    <w:rsid w:val="00183368"/>
    <w:rsid w:val="002B6955"/>
    <w:rsid w:val="00753157"/>
    <w:rsid w:val="00837401"/>
    <w:rsid w:val="00853914"/>
    <w:rsid w:val="00A44D41"/>
    <w:rsid w:val="00C30E89"/>
    <w:rsid w:val="00C609E3"/>
    <w:rsid w:val="00D9009F"/>
    <w:rsid w:val="00D95483"/>
    <w:rsid w:val="00E205C2"/>
    <w:rsid w:val="00E4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0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531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53157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753157"/>
    <w:rPr>
      <w:rFonts w:cs="Times New Roman"/>
      <w:color w:val="0000FF"/>
      <w:u w:val="single"/>
    </w:rPr>
  </w:style>
  <w:style w:type="paragraph" w:customStyle="1" w:styleId="a">
    <w:name w:val="Без интервала"/>
    <w:uiPriority w:val="99"/>
    <w:rsid w:val="0018336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7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73324/" TargetMode="External"/><Relationship Id="rId13" Type="http://schemas.openxmlformats.org/officeDocument/2006/relationships/hyperlink" Target="http://static.government.ru/media/files/Jd22ykJC3mxwAh2YPiIaVq75hkYQel7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70512/" TargetMode="External"/><Relationship Id="rId12" Type="http://schemas.openxmlformats.org/officeDocument/2006/relationships/hyperlink" Target="http://www.consultant.ru/document/cons_doc_LAW_381399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ublication.pravo.gov.ru/Document/View/000120220506002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86909/" TargetMode="External"/><Relationship Id="rId11" Type="http://schemas.openxmlformats.org/officeDocument/2006/relationships/hyperlink" Target="http://www.consultant.ru/document/cons_doc_LAW_378980/" TargetMode="External"/><Relationship Id="rId5" Type="http://schemas.openxmlformats.org/officeDocument/2006/relationships/hyperlink" Target="http://www.consultant.ru/document/cons_doc_LAW_358750/" TargetMode="External"/><Relationship Id="rId15" Type="http://schemas.openxmlformats.org/officeDocument/2006/relationships/hyperlink" Target="http://publication.pravo.gov.ru/Document/View/0001202203100013" TargetMode="External"/><Relationship Id="rId10" Type="http://schemas.openxmlformats.org/officeDocument/2006/relationships/hyperlink" Target="http://www.consultant.ru/document/cons_doc_LAW_37361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73081/" TargetMode="External"/><Relationship Id="rId14" Type="http://schemas.openxmlformats.org/officeDocument/2006/relationships/hyperlink" Target="http://publication.pravo.gov.ru/Document/View/00012021060100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1</Pages>
  <Words>682</Words>
  <Characters>3891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subject/>
  <dc:creator>User</dc:creator>
  <cp:keywords/>
  <dc:description/>
  <cp:lastModifiedBy>1</cp:lastModifiedBy>
  <cp:revision>3</cp:revision>
  <dcterms:created xsi:type="dcterms:W3CDTF">2023-02-16T02:44:00Z</dcterms:created>
  <dcterms:modified xsi:type="dcterms:W3CDTF">2023-02-16T04:46:00Z</dcterms:modified>
</cp:coreProperties>
</file>